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LOGO设计方案报名表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 xml:space="preserve"> 姓名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作品名称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设计说明</w:t>
            </w: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930"/>
    <w:rsid w:val="00613930"/>
    <w:rsid w:val="008F259F"/>
    <w:rsid w:val="00AA40E9"/>
    <w:rsid w:val="00B37227"/>
    <w:rsid w:val="06AF0B7E"/>
    <w:rsid w:val="7DF758BD"/>
    <w:rsid w:val="7F8D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link w:val="4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1">
    <w:name w:val="页脚 Char"/>
    <w:link w:val="3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9</Pages>
  <Words>450</Words>
  <Characters>2569</Characters>
  <Lines>21</Lines>
  <Paragraphs>6</Paragraphs>
  <ScaleCrop>false</ScaleCrop>
  <LinksUpToDate>false</LinksUpToDate>
  <CharactersWithSpaces>3013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2018-04-10T03:07:00Z</dcterms:created>
  <dc:creator>卡娃蚁</dc:creator>
  <cp:lastModifiedBy>酸酸酸葡萄。</cp:lastModifiedBy>
  <dcterms:modified xsi:type="dcterms:W3CDTF">2018-04-13T07:42:24Z</dcterms:modified>
  <dc:title>云南省野生动植物保护协会 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